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fef0ab" w14:textId="8fef0a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62C5C">
        <w:t>17</w:t>
      </w:r>
      <w:r>
        <w:t>. St-</w:t>
      </w:r>
      <w:r w:rsidR="00CC60FD">
        <w:t>2</w:t>
      </w:r>
      <w:r w:rsidR="00F62C5C">
        <w:t>887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62C5C">
        <w:t>17</w:t>
      </w:r>
      <w:r>
        <w:t>. St-</w:t>
      </w:r>
      <w:r w:rsidR="00751EC6">
        <w:t>2</w:t>
      </w:r>
      <w:r w:rsidR="00F62C5C">
        <w:t>887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62C5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62C5C">
        <w:t>Noćni klub ZORA jednostavno društvo s ograničenom</w:t>
      </w:r>
      <w:r w:rsidR="00F62C5C">
        <w:t xml:space="preserve"> odgovornošću za ugostiteljstvo, Zagreb, Radićevo šetalište 28 F, OIB: 93038230435</w:t>
      </w:r>
    </w:p>
    <w:p w:rsidR="00F62C5C" w:rsidP="00F62C5C" w:rsidRDefault="00F62C5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2C5C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62C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2C5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62C5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62C5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62C5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C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2C5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2C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2C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2019.</izvorni_sadrzaj>
    <derivirana_varijabla naziv="DomainObject.Predmet.DatumIzradeOptuznogAkta_1">19. studenog 2019.</derivirana_varijabla>
  </DomainObject.Predmet.DatumIzradeOptuznogAkta>
  <DomainObject.Predmet.DatumIzradeOptuznogAktaFormated>
    <izvorni_sadrzaj>19.11.2019.</izvorni_sadrzaj>
    <derivirana_varijabla naziv="DomainObject.Predmet.DatumIzradeOptuznogAktaFormated_1">19.11.2019.</derivirana_varijabla>
  </DomainObject.Predmet.DatumIzradeOptuznogAktaFormated>
  <DomainObject.Predmet.DatumOsnivanja>
    <izvorni_sadrzaj>19. studenog 2019.</izvorni_sadrzaj>
    <derivirana_varijabla naziv="DomainObject.Predmet.DatumOsnivanja_1">19.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2019.</izvorni_sadrzaj>
    <derivirana_varijabla naziv="DomainObject.Predmet.DatumPrimitkaOptuznogAkta_1">19.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St-2887/2019</izvorni_sadrzaj>
    <derivirana_varijabla naziv="DomainObject.Predmet.OznakaBroj_1">St-2887/2019</derivirana_varijabla>
  </DomainObject.Predmet.OznakaBroj>
  <DomainObject.Predmet.OznakaBrojOptuznogAkta>
    <izvorni_sadrzaj>04-06-19-5055</izvorni_sadrzaj>
    <derivirana_varijabla naziv="DomainObject.Predmet.OznakaBrojOptuznogAkta_1">04-06-19-5055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Noćni klub ZORA jednostavno društvo s ograničenom odgovornošću za ugostiteljstvo</izvorni_sadrzaj>
    <derivirana_varijabla naziv="DomainObject.Predmet.ProtustrankaFormated_1">  Noćni klub ZORA jednostavno društvo s ograničenom odgovornošću za ugostiteljstvo</derivirana_varijabla>
  </DomainObject.Predmet.ProtustrankaFormated>
  <DomainObject.Predmet.ProtustrankaFormatedOIB>
    <izvorni_sadrzaj>  Noćni klub ZORA jednostavno društvo s ograničenom odgovornošću za ugostiteljstvo, OIB 93038230435</izvorni_sadrzaj>
    <derivirana_varijabla naziv="DomainObject.Predmet.ProtustrankaFormatedOIB_1">  Noćni klub ZORA jednostavno društvo s ograničenom odgovornošću za ugostiteljstvo, OIB 93038230435</derivirana_varijabla>
  </DomainObject.Predmet.ProtustrankaFormatedOIB>
  <DomainObject.Predmet.ProtustrankaFormatedWithAdress>
    <izvorni_sadrzaj> Noćni klub ZORA jednostavno društvo s ograničenom odgovornošću za ugostiteljstvo, Radićevo šetalište 28 F, 10000 Zagreb</izvorni_sadrzaj>
    <derivirana_varijabla naziv="DomainObject.Predmet.ProtustrankaFormatedWithAdress_1"> Noćni klub ZORA jednostavno društvo s ograničenom odgovornošću za ugostiteljstvo, Radićevo šetalište 28 F, 10000 Zagreb</derivirana_varijabla>
  </DomainObject.Predmet.ProtustrankaFormatedWithAdress>
  <DomainObject.Predmet.ProtustrankaFormatedWithAdressOIB>
    <izvorni_sadrzaj> Noćni klub ZORA jednostavno društvo s ograničenom odgovornošću za ugostiteljstvo, OIB 93038230435, Radićevo šetalište 28 F, 10000 Zagreb</izvorni_sadrzaj>
    <derivirana_varijabla naziv="DomainObject.Predmet.ProtustrankaFormatedWithAdressOIB_1"> Noćni klub ZORA jednostavno društvo s ograničenom odgovornošću za ugostiteljstvo, OIB 93038230435, Radićevo šetalište 28 F, 10000 Zagreb</derivirana_varijabla>
  </DomainObject.Predmet.ProtustrankaFormatedWithAdressOIB>
  <DomainObject.Predmet.ProtustrankaWithAdress>
    <izvorni_sadrzaj>Noćni klub ZORA jednostavno društvo s ograničenom odgovornošću za ugostiteljstvo Radićevo šetalište 28 F, 10000 Zagreb</izvorni_sadrzaj>
    <derivirana_varijabla naziv="DomainObject.Predmet.ProtustrankaWithAdress_1">Noćni klub ZORA jednostavno društvo s ograničenom odgovornošću za ugostiteljstvo Radićevo šetalište 28 F, 10000 Zagreb</derivirana_varijabla>
  </DomainObject.Predmet.ProtustrankaWithAdress>
  <DomainObject.Predmet.ProtustrankaWithAdressOIB>
    <izvorni_sadrzaj>Noćni klub ZORA jednostavno društvo s ograničenom odgovornošću za ugostiteljstvo, OIB 93038230435, Radićevo šetalište 28 F, 10000 Zagreb</izvorni_sadrzaj>
    <derivirana_varijabla naziv="DomainObject.Predmet.ProtustrankaWithAdressOIB_1">Noćni klub ZORA jednostavno društvo s ograničenom odgovornošću za ugostiteljstvo, OIB 93038230435, Radićevo šetalište 28 F, 10000 Zagreb</derivirana_varijabla>
  </DomainObject.Predmet.ProtustrankaWithAdressOIB>
  <DomainObject.Predmet.ProtustrankaNazivFormated>
    <izvorni_sadrzaj>Noćni klub ZORA jednostavno društvo s ograničenom odgovornošću za ugostiteljstvo</izvorni_sadrzaj>
    <derivirana_varijabla naziv="DomainObject.Predmet.ProtustrankaNazivFormated_1">Noćni klub ZORA jednostavno društvo s ograničenom odgovornošću za ugostiteljstvo</derivirana_varijabla>
  </DomainObject.Predmet.ProtustrankaNazivFormated>
  <DomainObject.Predmet.ProtustrankaNazivFormatedOIB>
    <izvorni_sadrzaj>Noćni klub ZORA jednostavno društvo s ograničenom odgovornošću za ugostiteljstvo, OIB 93038230435</izvorni_sadrzaj>
    <derivirana_varijabla naziv="DomainObject.Predmet.ProtustrankaNazivFormatedOIB_1">Noćni klub ZORA jednostavno društvo s ograničenom odgovornošću za ugostiteljstvo, OIB 93038230435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Noćni klub ZORA jednostavno društvo s ograničenom odgovornošću za ugostiteljstvo</item>
    </izvorni_sadrzaj>
    <derivirana_varijabla naziv="DomainObject.Predmet.ProtuStrankaListFormated_1">
      <item>Noćni klub ZORA jednostavno društvo s ograničenom odgovornošću za ugostiteljstvo</item>
    </derivirana_varijabla>
  </DomainObject.Predmet.ProtuStrankaListFormated>
  <DomainObject.Predmet.ProtuStrankaListFormatedOIB>
    <izvorni_sadrzaj>
      <item>Noćni klub ZORA jednostavno društvo s ograničenom odgovornošću za ugostiteljstvo, OIB 93038230435</item>
    </izvorni_sadrzaj>
    <derivirana_varijabla naziv="DomainObject.Predmet.ProtuStrankaListFormatedOIB_1">
      <item>Noćni klub ZORA jednostavno društvo s ograničenom odgovornošću za ugostiteljstvo, OIB 93038230435</item>
    </derivirana_varijabla>
  </DomainObject.Predmet.ProtuStrankaListFormatedOIB>
  <DomainObject.Predmet.ProtuStrankaListFormatedWithAdress>
    <izvorni_sadrzaj>
      <item>Noćni klub ZORA jednostavno društvo s ograničenom odgovornošću za ugostiteljstvo, Radićevo šetalište 28 F, 10000 Zagreb</item>
    </izvorni_sadrzaj>
    <derivirana_varijabla naziv="DomainObject.Predmet.ProtuStrankaListFormatedWithAdress_1">
      <item>Noćni klub ZORA jednostavno društvo s ograničenom odgovornošću za ugostiteljstvo, Radićevo šetalište 28 F, 10000 Zagreb</item>
    </derivirana_varijabla>
  </DomainObject.Predmet.ProtuStrankaListFormatedWithAdress>
  <DomainObject.Predmet.ProtuStrankaListFormatedWithAdressOIB>
    <izvorni_sadrzaj>
      <item>Noćni klub ZORA jednostavno društvo s ograničenom odgovornošću za ugostiteljstvo, OIB 93038230435, Radićevo šetalište 28 F, 10000 Zagreb</item>
    </izvorni_sadrzaj>
    <derivirana_varijabla naziv="DomainObject.Predmet.ProtuStrankaListFormatedWithAdressOIB_1">
      <item>Noćni klub ZORA jednostavno društvo s ograničenom odgovornošću za ugostiteljstvo, OIB 93038230435, Radićevo šetalište 28 F, 10000 Zagreb</item>
    </derivirana_varijabla>
  </DomainObject.Predmet.ProtuStrankaListFormatedWithAdressOIB>
  <DomainObject.Predmet.ProtuStrankaListNazivFormated>
    <izvorni_sadrzaj>
      <item>Noćni klub ZORA jednostavno društvo s ograničenom odgovornošću za ugostiteljstvo</item>
    </izvorni_sadrzaj>
    <derivirana_varijabla naziv="DomainObject.Predmet.ProtuStrankaListNazivFormated_1">
      <item>Noćni klub ZORA jednostavno društvo s ograničenom odgovornošću za ugostiteljstvo</item>
    </derivirana_varijabla>
  </DomainObject.Predmet.ProtuStrankaListNazivFormated>
  <DomainObject.Predmet.ProtuStrankaListNazivFormatedOIB>
    <izvorni_sadrzaj>
      <item>Noćni klub ZORA jednostavno društvo s ograničenom odgovornošću za ugostiteljstvo, OIB 93038230435</item>
    </izvorni_sadrzaj>
    <derivirana_varijabla naziv="DomainObject.Predmet.ProtuStrankaListNazivFormatedOIB_1">
      <item>Noćni klub ZORA jednostavno društvo s ograničenom odgovornošću za ugostiteljstvo, OIB 93038230435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Noćni klub ZORA jednostavno društvo s ograničenom odgovornošću za ugostiteljstvo</izvorni_sadrzaj>
    <derivirana_varijabla naziv="DomainObject.Predmet.ProtustrankaIDrugi_1">Noćni klub ZORA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Noćni klub ZORA jednostavno društvo s ograničenom odgovornošću za ugostiteljstvo, OIB 93038230435, Radićevo šetalište 28 F, 10000 Zagreb</izvorni_sadrzaj>
    <derivirana_varijabla naziv="DomainObject.Predmet.ProtustrankaIDrugiAdressOIB_1">Noćni klub ZORA jednostavno društvo s ograničenom odgovornošću za ugostiteljstvo, OIB 93038230435, Radićevo šetalište 28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Noćni klub ZORA jednostavno društvo s ograničenom odgovornošću za ugostiteljstvo</item>
      <item>Financijska agencija</item>
    </izvorni_sadrzaj>
    <derivirana_varijabla naziv="DomainObject.Predmet.SudioniciListNaziv_1">
      <item>Noćni klub ZORA jednostavno društvo s ograničenom odgovornošću za ugostiteljstvo</item>
      <item>Financijska agencija</item>
    </derivirana_varijabla>
  </DomainObject.Predmet.SudioniciListNaziv>
  <DomainObject.Predmet.SudioniciListAdressOIB>
    <izvorni_sadrzaj>
      <item>Noćni klub ZORA jednostavno društvo s ograničenom odgovornošću za ugostiteljstvo, OIB 93038230435, Radićevo šetalište 28 F,10000 Zagreb</item>
      <item>Financijska agencija, OIB 85821130368, TRG SVIBANJSKIH ŽRTAVA 1995. 1,10000 Zagreb</item>
    </izvorni_sadrzaj>
    <derivirana_varijabla naziv="DomainObject.Predmet.SudioniciListAdressOIB_1">
      <item>Noćni klub ZORA jednostavno društvo s ograničenom odgovornošću za ugostiteljstvo, OIB 93038230435, Radićevo šetalište 28 F,10000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93038230435</item>
      <item>, OIB 85821130368</item>
    </izvorni_sadrzaj>
    <derivirana_varijabla naziv="DomainObject.Predmet.SudioniciListNazivOIB_1">
      <item>, OIB 93038230435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2019.</izvorni_sadrzaj>
    <derivirana_varijabla naziv="DomainObject.Predmet.DatumPocetkaProcesa_1">19.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147</properties:Words>
  <properties:Characters>880</properties:Characters>
  <properties:Lines>46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2019-12-16T09:41:00Z</cp:lastPrinted>
  <dcterms:modified xmlns:xsi="http://www.w3.org/2001/XMLSchema-instance" xsi:type="dcterms:W3CDTF">2019-12-16T09:41:00Z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